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ED7" w:rsidRDefault="002B4ED7" w:rsidP="002B4ED7">
      <w:pPr>
        <w:pStyle w:val="NoSpacing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u w:val="single"/>
        </w:rPr>
        <w:t>William WHYTE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(fl.1479)</w:t>
      </w:r>
    </w:p>
    <w:p w:rsidR="002B4ED7" w:rsidRDefault="002B4ED7" w:rsidP="002B4ED7">
      <w:pPr>
        <w:pStyle w:val="NoSpacing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of York. </w:t>
      </w:r>
    </w:p>
    <w:p w:rsidR="002B4ED7" w:rsidRDefault="002B4ED7" w:rsidP="002B4ED7">
      <w:pPr>
        <w:pStyle w:val="NoSpacing"/>
        <w:rPr>
          <w:rFonts w:ascii="Times New Roman" w:hAnsi="Times New Roman" w:cs="Times New Roman"/>
          <w:noProof/>
          <w:sz w:val="24"/>
          <w:szCs w:val="24"/>
        </w:rPr>
      </w:pPr>
    </w:p>
    <w:p w:rsidR="002B4ED7" w:rsidRDefault="002B4ED7" w:rsidP="002B4ED7">
      <w:pPr>
        <w:pStyle w:val="NoSpacing"/>
        <w:rPr>
          <w:rFonts w:ascii="Times New Roman" w:hAnsi="Times New Roman" w:cs="Times New Roman"/>
          <w:noProof/>
          <w:sz w:val="24"/>
          <w:szCs w:val="24"/>
        </w:rPr>
      </w:pPr>
    </w:p>
    <w:p w:rsidR="002B4ED7" w:rsidRDefault="002B4ED7" w:rsidP="002B4ED7">
      <w:pPr>
        <w:pStyle w:val="NoSpacing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ab/>
        <w:t>1479</w:t>
      </w:r>
      <w:r>
        <w:rPr>
          <w:rFonts w:ascii="Times New Roman" w:hAnsi="Times New Roman" w:cs="Times New Roman"/>
          <w:noProof/>
          <w:sz w:val="24"/>
          <w:szCs w:val="24"/>
        </w:rPr>
        <w:tab/>
        <w:t>He was one of the Chamberlains.  (R.F.Y. p.201)</w:t>
      </w:r>
    </w:p>
    <w:p w:rsidR="002B4ED7" w:rsidRDefault="002B4ED7" w:rsidP="002B4ED7">
      <w:pPr>
        <w:pStyle w:val="NoSpacing"/>
        <w:rPr>
          <w:rFonts w:ascii="Times New Roman" w:hAnsi="Times New Roman" w:cs="Times New Roman"/>
          <w:noProof/>
          <w:sz w:val="24"/>
          <w:szCs w:val="24"/>
        </w:rPr>
      </w:pPr>
    </w:p>
    <w:p w:rsidR="002B4ED7" w:rsidRDefault="002B4ED7" w:rsidP="002B4ED7">
      <w:pPr>
        <w:pStyle w:val="NoSpacing"/>
        <w:rPr>
          <w:rFonts w:ascii="Times New Roman" w:hAnsi="Times New Roman" w:cs="Times New Roman"/>
          <w:noProof/>
          <w:sz w:val="24"/>
          <w:szCs w:val="24"/>
        </w:rPr>
      </w:pPr>
    </w:p>
    <w:p w:rsidR="002B4ED7" w:rsidRDefault="002B4ED7" w:rsidP="002B4ED7">
      <w:pPr>
        <w:pStyle w:val="NoSpacing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25 October 2014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4ED7" w:rsidRDefault="002B4ED7" w:rsidP="00564E3C">
      <w:pPr>
        <w:spacing w:after="0" w:line="240" w:lineRule="auto"/>
      </w:pPr>
      <w:r>
        <w:separator/>
      </w:r>
    </w:p>
  </w:endnote>
  <w:endnote w:type="continuationSeparator" w:id="0">
    <w:p w:rsidR="002B4ED7" w:rsidRDefault="002B4ED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B4ED7">
      <w:rPr>
        <w:rFonts w:ascii="Times New Roman" w:hAnsi="Times New Roman" w:cs="Times New Roman"/>
        <w:noProof/>
        <w:sz w:val="24"/>
        <w:szCs w:val="24"/>
      </w:rPr>
      <w:t>5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4ED7" w:rsidRDefault="002B4ED7" w:rsidP="00564E3C">
      <w:pPr>
        <w:spacing w:after="0" w:line="240" w:lineRule="auto"/>
      </w:pPr>
      <w:r>
        <w:separator/>
      </w:r>
    </w:p>
  </w:footnote>
  <w:footnote w:type="continuationSeparator" w:id="0">
    <w:p w:rsidR="002B4ED7" w:rsidRDefault="002B4ED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ED7"/>
    <w:rsid w:val="002B4ED7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F34099-55FA-49ED-9CAC-5A5206416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2016-02-05T22:14:00Z</dcterms:created>
  <dcterms:modified xsi:type="dcterms:W3CDTF">2016-02-05T22:14:00Z</dcterms:modified>
</cp:coreProperties>
</file>